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7840" w:type="dxa"/>
        <w:jc w:val="center"/>
        <w:tblInd w:w="94" w:type="dxa"/>
        <w:tblLook w:val="0000"/>
      </w:tblPr>
      <w:tblGrid>
        <w:gridCol w:w="1660"/>
        <w:gridCol w:w="880"/>
        <w:gridCol w:w="816"/>
        <w:gridCol w:w="2193"/>
        <w:gridCol w:w="1180"/>
        <w:gridCol w:w="1111"/>
      </w:tblGrid>
      <w:tr w:rsidR="00403CD3" w:rsidRPr="00877935" w:rsidTr="00877935">
        <w:trPr>
          <w:trHeight w:val="420"/>
          <w:jc w:val="center"/>
        </w:trPr>
        <w:tc>
          <w:tcPr>
            <w:tcW w:w="1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Фамилия 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Имя</w:t>
            </w:r>
          </w:p>
        </w:tc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Класс</w:t>
            </w:r>
          </w:p>
        </w:tc>
        <w:tc>
          <w:tcPr>
            <w:tcW w:w="2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Город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Рейтинг</w:t>
            </w:r>
          </w:p>
        </w:tc>
      </w:tr>
      <w:tr w:rsidR="00403CD3" w:rsidRPr="00877935" w:rsidTr="00877935">
        <w:trPr>
          <w:trHeight w:val="420"/>
          <w:jc w:val="center"/>
        </w:trPr>
        <w:tc>
          <w:tcPr>
            <w:tcW w:w="1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(район)</w:t>
            </w:r>
          </w:p>
        </w:tc>
        <w:tc>
          <w:tcPr>
            <w:tcW w:w="11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03CD3" w:rsidRPr="00877935" w:rsidTr="00877935">
        <w:trPr>
          <w:trHeight w:val="420"/>
          <w:jc w:val="center"/>
        </w:trPr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sz w:val="24"/>
                <w:szCs w:val="24"/>
                <w:lang w:eastAsia="ru-RU"/>
              </w:rPr>
              <w:t>Иванова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Е. А.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г. Новокузнецк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52,00</w:t>
            </w:r>
          </w:p>
        </w:tc>
        <w:tc>
          <w:tcPr>
            <w:tcW w:w="11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403CD3" w:rsidRPr="00877935" w:rsidRDefault="00403CD3" w:rsidP="0087793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77935">
              <w:rPr>
                <w:rFonts w:ascii="Times New Roman" w:hAnsi="Times New Roman"/>
                <w:sz w:val="24"/>
                <w:szCs w:val="24"/>
                <w:lang w:eastAsia="ru-RU"/>
              </w:rPr>
              <w:t>I</w:t>
            </w:r>
          </w:p>
        </w:tc>
      </w:tr>
    </w:tbl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519pt;height:746.25pt;visibility:visible">
            <v:imagedata r:id="rId4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4" o:spid="_x0000_i1026" type="#_x0000_t75" style="width:519pt;height:753pt;visibility:visible">
            <v:imagedata r:id="rId5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5" o:spid="_x0000_i1027" type="#_x0000_t75" style="width:504.75pt;height:762pt;visibility:visible">
            <v:imagedata r:id="rId6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6" o:spid="_x0000_i1028" type="#_x0000_t75" style="width:513pt;height:768.75pt;visibility:visible">
            <v:imagedata r:id="rId7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7" o:spid="_x0000_i1029" type="#_x0000_t75" style="width:521.25pt;height:742.5pt;visibility:visible">
            <v:imagedata r:id="rId8" o:title=""/>
          </v:shape>
        </w:pict>
      </w: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8" o:spid="_x0000_i1030" type="#_x0000_t75" style="width:504.75pt;height:758.25pt;visibility:visible">
            <v:imagedata r:id="rId9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9" o:spid="_x0000_i1031" type="#_x0000_t75" style="width:519.75pt;height:762pt;visibility:visible">
            <v:imagedata r:id="rId10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0" o:spid="_x0000_i1032" type="#_x0000_t75" style="width:512.25pt;height:759pt;visibility:visible">
            <v:imagedata r:id="rId11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1" o:spid="_x0000_i1033" type="#_x0000_t75" style="width:520.5pt;height:753.75pt;visibility:visible">
            <v:imagedata r:id="rId12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2" o:spid="_x0000_i1034" type="#_x0000_t75" style="width:513.75pt;height:760.5pt;visibility:visible">
            <v:imagedata r:id="rId13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3" o:spid="_x0000_i1035" type="#_x0000_t75" style="width:504.75pt;height:761.25pt;visibility:visible">
            <v:imagedata r:id="rId14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4" o:spid="_x0000_i1036" type="#_x0000_t75" style="width:519.75pt;height:757.5pt;visibility:visible">
            <v:imagedata r:id="rId15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5" o:spid="_x0000_i1037" type="#_x0000_t75" style="width:519.75pt;height:757.5pt;visibility:visible">
            <v:imagedata r:id="rId16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6" o:spid="_x0000_i1038" type="#_x0000_t75" style="width:519.75pt;height:757.5pt;visibility:visible">
            <v:imagedata r:id="rId17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7" o:spid="_x0000_i1039" type="#_x0000_t75" style="width:7in;height:765.75pt;visibility:visible">
            <v:imagedata r:id="rId18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8" o:spid="_x0000_i1040" type="#_x0000_t75" style="width:511.5pt;height:762pt;visibility:visible">
            <v:imagedata r:id="rId19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19" o:spid="_x0000_i1041" type="#_x0000_t75" style="width:519.75pt;height:752.25pt;visibility:visible">
            <v:imagedata r:id="rId20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0" o:spid="_x0000_i1042" type="#_x0000_t75" style="width:504.75pt;height:765pt;visibility:visible">
            <v:imagedata r:id="rId21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1" o:spid="_x0000_i1043" type="#_x0000_t75" style="width:7in;height:762pt;visibility:visible">
            <v:imagedata r:id="rId22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2" o:spid="_x0000_i1044" type="#_x0000_t75" style="width:502.5pt;height:767.25pt;visibility:visible">
            <v:imagedata r:id="rId23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3" o:spid="_x0000_i1045" type="#_x0000_t75" style="width:519pt;height:762pt;visibility:visible">
            <v:imagedata r:id="rId24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4" o:spid="_x0000_i1046" type="#_x0000_t75" style="width:519.75pt;height:732pt;visibility:visible">
            <v:imagedata r:id="rId25" o:title=""/>
          </v:shape>
        </w:pict>
      </w: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5" o:spid="_x0000_i1047" type="#_x0000_t75" style="width:504.75pt;height:758.25pt;visibility:visible">
            <v:imagedata r:id="rId26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6" o:spid="_x0000_i1048" type="#_x0000_t75" style="width:521.25pt;height:721.5pt;visibility:visible">
            <v:imagedata r:id="rId27" o:title=""/>
          </v:shape>
        </w:pict>
      </w: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7" o:spid="_x0000_i1049" type="#_x0000_t75" style="width:520.5pt;height:762.75pt;visibility:visible">
            <v:imagedata r:id="rId28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8" o:spid="_x0000_i1050" type="#_x0000_t75" style="width:482.25pt;height:768pt;visibility:visible">
            <v:imagedata r:id="rId29" o:title=""/>
          </v:shape>
        </w:pict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29" o:spid="_x0000_i1051" type="#_x0000_t75" style="width:521.25pt;height:711.75pt;visibility:visible">
            <v:imagedata r:id="rId30" o:title=""/>
          </v:shape>
        </w:pict>
      </w: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30" o:spid="_x0000_i1052" type="#_x0000_t75" style="width:519.75pt;height:724.5pt;visibility:visible">
            <v:imagedata r:id="rId31" o:title=""/>
          </v:shape>
        </w:pict>
      </w:r>
    </w:p>
    <w:p w:rsidR="00403CD3" w:rsidRDefault="00403CD3">
      <w:pPr>
        <w:rPr>
          <w:lang w:val="en-US"/>
        </w:rPr>
      </w:pP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32" o:spid="_x0000_i1053" type="#_x0000_t75" style="width:519.75pt;height:537.75pt;visibility:visible">
            <v:imagedata r:id="rId32" o:title=""/>
          </v:shape>
        </w:pict>
      </w:r>
    </w:p>
    <w:p w:rsidR="00403CD3" w:rsidRDefault="00403CD3">
      <w:pPr>
        <w:rPr>
          <w:lang w:val="en-US"/>
        </w:rPr>
      </w:pPr>
      <w:r>
        <w:rPr>
          <w:lang w:val="en-US"/>
        </w:rPr>
        <w:br w:type="page"/>
      </w:r>
    </w:p>
    <w:p w:rsidR="00403CD3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34" o:spid="_x0000_i1054" type="#_x0000_t75" style="width:496.5pt;height:761.25pt;visibility:visible">
            <v:imagedata r:id="rId33" o:title=""/>
          </v:shape>
        </w:pict>
      </w:r>
    </w:p>
    <w:p w:rsidR="00403CD3" w:rsidRPr="0035259C" w:rsidRDefault="00403CD3">
      <w:pPr>
        <w:rPr>
          <w:lang w:val="en-US"/>
        </w:rPr>
      </w:pPr>
      <w:r w:rsidRPr="00941E40">
        <w:rPr>
          <w:noProof/>
          <w:lang w:eastAsia="ru-RU"/>
        </w:rPr>
        <w:pict>
          <v:shape id="Рисунок 35" o:spid="_x0000_i1055" type="#_x0000_t75" style="width:522.75pt;height:177.75pt;visibility:visible">
            <v:imagedata r:id="rId34" o:title=""/>
          </v:shape>
        </w:pict>
      </w:r>
      <w:bookmarkStart w:id="0" w:name="_GoBack"/>
      <w:bookmarkEnd w:id="0"/>
    </w:p>
    <w:sectPr w:rsidR="00403CD3" w:rsidRPr="0035259C" w:rsidSect="00877935">
      <w:pgSz w:w="11906" w:h="16838"/>
      <w:pgMar w:top="1977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5259C"/>
    <w:rsid w:val="0029586A"/>
    <w:rsid w:val="0035259C"/>
    <w:rsid w:val="00403CD3"/>
    <w:rsid w:val="00877328"/>
    <w:rsid w:val="00877935"/>
    <w:rsid w:val="00941E40"/>
    <w:rsid w:val="00CE5BBC"/>
    <w:rsid w:val="00E820AA"/>
    <w:rsid w:val="00F177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7787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4619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21</TotalTime>
  <Pages>37</Pages>
  <Words>24</Words>
  <Characters>142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Попов</dc:creator>
  <cp:keywords/>
  <dc:description/>
  <cp:lastModifiedBy>1</cp:lastModifiedBy>
  <cp:revision>2</cp:revision>
  <dcterms:created xsi:type="dcterms:W3CDTF">2017-02-01T02:44:00Z</dcterms:created>
  <dcterms:modified xsi:type="dcterms:W3CDTF">2017-02-09T03:42:00Z</dcterms:modified>
</cp:coreProperties>
</file>